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77210" w:rsidRPr="00677210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DPPH</w:t>
            </w:r>
          </w:p>
          <w:bookmarkEnd w:id="0"/>
          <w:p w:rsidR="00677210" w:rsidRPr="00677210" w:rsidRDefault="00677210" w:rsidP="00677210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677210" w:rsidRPr="00677210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77210" w:rsidRPr="0067721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77210" w:rsidRPr="00677210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721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7210" w:rsidRPr="00677210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1,1-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Diphenyl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-2-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picrylhydrazyl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radical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 2,2-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Diphenyl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-1-(2,4,6-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trinitrophenyl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)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hydrazyl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DPPH</w:t>
            </w:r>
          </w:p>
        </w:tc>
        <w:tc>
          <w:tcPr>
            <w:tcW w:w="1080" w:type="dxa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7210" w:rsidRPr="00677210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7721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 gr</w:t>
            </w:r>
          </w:p>
        </w:tc>
        <w:tc>
          <w:tcPr>
            <w:tcW w:w="1080" w:type="dxa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77210" w:rsidRPr="00677210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7721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77210" w:rsidRPr="00677210" w:rsidRDefault="00677210" w:rsidP="0067721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77210">
              <w:rPr>
                <w:rFonts w:ascii="Tahoma" w:hAnsi="Tahoma" w:cs="Tahoma"/>
                <w:sz w:val="18"/>
                <w:szCs w:val="18"/>
              </w:rPr>
              <w:t xml:space="preserve">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7210" w:rsidRPr="00677210" w:rsidRDefault="00677210" w:rsidP="0067721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7721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77210" w:rsidRDefault="00B43CAA" w:rsidP="00677210"/>
    <w:sectPr w:rsidR="00B43CAA" w:rsidRPr="006772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7721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88F3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2025-11-28T13:08:00Z</dcterms:created>
  <dcterms:modified xsi:type="dcterms:W3CDTF">2025-11-28T13:08:00Z</dcterms:modified>
</cp:coreProperties>
</file>